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5EEE3" w14:textId="77777777" w:rsidR="00F532D1" w:rsidRDefault="00F532D1" w:rsidP="00F53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PHYLYPP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71A3ECD" w14:textId="77777777" w:rsidR="00F532D1" w:rsidRDefault="00F532D1" w:rsidP="00F53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Buckland, Devon. Brewer.</w:t>
      </w:r>
    </w:p>
    <w:p w14:paraId="04E80B21" w14:textId="77777777" w:rsidR="00F532D1" w:rsidRDefault="00F532D1" w:rsidP="00F532D1">
      <w:pPr>
        <w:rPr>
          <w:rFonts w:ascii="Times New Roman" w:hAnsi="Times New Roman" w:cs="Times New Roman"/>
        </w:rPr>
      </w:pPr>
    </w:p>
    <w:p w14:paraId="54FF9D7F" w14:textId="77777777" w:rsidR="00F532D1" w:rsidRDefault="00F532D1" w:rsidP="00F532D1">
      <w:pPr>
        <w:rPr>
          <w:rFonts w:ascii="Times New Roman" w:hAnsi="Times New Roman" w:cs="Times New Roman"/>
        </w:rPr>
      </w:pPr>
    </w:p>
    <w:p w14:paraId="6D49E6ED" w14:textId="77777777" w:rsidR="00F532D1" w:rsidRDefault="00F532D1" w:rsidP="00F53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ravishment of a ward against William </w:t>
      </w:r>
      <w:proofErr w:type="spellStart"/>
      <w:r>
        <w:rPr>
          <w:rFonts w:ascii="Times New Roman" w:hAnsi="Times New Roman" w:cs="Times New Roman"/>
        </w:rPr>
        <w:t>Walrond</w:t>
      </w:r>
      <w:proofErr w:type="spellEnd"/>
      <w:r>
        <w:rPr>
          <w:rFonts w:ascii="Times New Roman" w:hAnsi="Times New Roman" w:cs="Times New Roman"/>
        </w:rPr>
        <w:t>(q.v.).</w:t>
      </w:r>
    </w:p>
    <w:p w14:paraId="472D117A" w14:textId="77777777" w:rsidR="00F532D1" w:rsidRDefault="00F532D1" w:rsidP="00F53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7044712" w14:textId="77777777" w:rsidR="00F532D1" w:rsidRDefault="00F532D1" w:rsidP="00F532D1">
      <w:pPr>
        <w:rPr>
          <w:rFonts w:ascii="Times New Roman" w:hAnsi="Times New Roman" w:cs="Times New Roman"/>
        </w:rPr>
      </w:pPr>
    </w:p>
    <w:p w14:paraId="6A273788" w14:textId="77777777" w:rsidR="00F532D1" w:rsidRDefault="00F532D1" w:rsidP="00F532D1">
      <w:pPr>
        <w:rPr>
          <w:rFonts w:ascii="Times New Roman" w:hAnsi="Times New Roman" w:cs="Times New Roman"/>
        </w:rPr>
      </w:pPr>
    </w:p>
    <w:p w14:paraId="7D8A4CDF" w14:textId="77777777" w:rsidR="00F532D1" w:rsidRDefault="00F532D1" w:rsidP="00F53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September 2018</w:t>
      </w:r>
    </w:p>
    <w:p w14:paraId="25E646DA" w14:textId="77777777" w:rsidR="006B2F86" w:rsidRPr="00E71FC3" w:rsidRDefault="00F532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0BC05" w14:textId="77777777" w:rsidR="00F532D1" w:rsidRDefault="00F532D1" w:rsidP="00E71FC3">
      <w:r>
        <w:separator/>
      </w:r>
    </w:p>
  </w:endnote>
  <w:endnote w:type="continuationSeparator" w:id="0">
    <w:p w14:paraId="2F21D47D" w14:textId="77777777" w:rsidR="00F532D1" w:rsidRDefault="00F532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A60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8D42B" w14:textId="77777777" w:rsidR="00F532D1" w:rsidRDefault="00F532D1" w:rsidP="00E71FC3">
      <w:r>
        <w:separator/>
      </w:r>
    </w:p>
  </w:footnote>
  <w:footnote w:type="continuationSeparator" w:id="0">
    <w:p w14:paraId="135D98FD" w14:textId="77777777" w:rsidR="00F532D1" w:rsidRDefault="00F532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2D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DBDE7"/>
  <w15:chartTrackingRefBased/>
  <w15:docId w15:val="{65D5D60B-C41E-48C4-B7D6-44B67F79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32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2018-10-24T21:11:00Z</dcterms:created>
  <dcterms:modified xsi:type="dcterms:W3CDTF">2018-10-24T21:11:00Z</dcterms:modified>
</cp:coreProperties>
</file>